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061" w:rsidRDefault="004E0061" w:rsidP="004E00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SWAYNESLAND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4E0061" w:rsidRDefault="004E0061" w:rsidP="004E00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Elham</w:t>
      </w:r>
      <w:proofErr w:type="spellEnd"/>
      <w:r>
        <w:t>, Kent.</w:t>
      </w:r>
    </w:p>
    <w:p w:rsidR="004E0061" w:rsidRDefault="004E0061" w:rsidP="004E00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0061" w:rsidRDefault="004E0061" w:rsidP="004E00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0061" w:rsidRDefault="004E0061" w:rsidP="004E00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He made his Will.  (Plomer p.460)</w:t>
      </w:r>
    </w:p>
    <w:p w:rsidR="004E0061" w:rsidRDefault="004E0061" w:rsidP="004E00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0061" w:rsidRDefault="004E0061" w:rsidP="004E00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0061" w:rsidRDefault="004E0061" w:rsidP="004E00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4E00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061" w:rsidRDefault="004E0061" w:rsidP="00E71FC3">
      <w:pPr>
        <w:spacing w:after="0" w:line="240" w:lineRule="auto"/>
      </w:pPr>
      <w:r>
        <w:separator/>
      </w:r>
    </w:p>
  </w:endnote>
  <w:endnote w:type="continuationSeparator" w:id="0">
    <w:p w:rsidR="004E0061" w:rsidRDefault="004E00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061" w:rsidRDefault="004E0061" w:rsidP="00E71FC3">
      <w:pPr>
        <w:spacing w:after="0" w:line="240" w:lineRule="auto"/>
      </w:pPr>
      <w:r>
        <w:separator/>
      </w:r>
    </w:p>
  </w:footnote>
  <w:footnote w:type="continuationSeparator" w:id="0">
    <w:p w:rsidR="004E0061" w:rsidRDefault="004E00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061"/>
    <w:rsid w:val="001A7C09"/>
    <w:rsid w:val="004E006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7D5BB9-DB1B-4F0A-9C71-690F971D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2017-08-28T15:05:00Z</dcterms:created>
  <dcterms:modified xsi:type="dcterms:W3CDTF">2017-08-28T15:06:00Z</dcterms:modified>
</cp:coreProperties>
</file>